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Berwickshire, Roxburgh and Selkirk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Berwickshire, Roxburgh and Selkirk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Berwickshire, Roxburgh and Selkirk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Berwickshire, Roxburgh and Selkirk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Berwickshire, Roxburgh and Selkirk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Berwickshire, Roxburgh and Selkirk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87.9% </w:t>
      </w:r>
      <w:r w:rsidRPr="004747BF">
        <w:rPr>
          <w:rFonts w:ascii="Libre Franklin Light" w:eastAsia="Times New Roman" w:hAnsi="Libre Franklin Light" w:cs="Calibri Light"/>
        </w:rPr>
        <w:t xml:space="preserve">of those respondents classified as PGSI 8+ in Berwickshire, Roxburgh and Selkirk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Berwickshire, Roxburgh and Selkirk is estimated to be </w:t>
      </w:r>
      <w:r w:rsidRPr="00773DF7">
        <w:rPr>
          <w:rFonts w:ascii="Libre Franklin Light" w:eastAsia="Times New Roman" w:hAnsi="Libre Franklin Light" w:cs="Calibri Light"/>
          <w:b/>
          <w:bCs/>
          <w:color w:val="C45911" w:themeColor="accent2" w:themeShade="BF"/>
        </w:rPr>
        <w:t xml:space="preserve">£1,873,692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Berwickshire, Roxburgh and Selkirk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Berwickshire, Roxburgh and Selkirk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Berwickshire, Roxburgh and Selkirk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Berwickshire, Roxburgh and Selkirk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rwickshire, Roxburgh and Selkir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Berwickshire, Roxburgh and Selkirk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rwickshire, Roxburgh and Selkir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Berwickshire, Roxburgh and Selkirk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Berwickshire, Roxburgh and Selkirk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rwickshire, Roxburgh and Selkir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Berwickshire, Roxburgh and Selkirk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10.4%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Berwickshire, Roxburgh and Selkirk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Berwickshire, Roxburgh and Selkirk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Berwickshire, Roxburgh and Selkirk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Berwickshire, Roxburgh and Selkirk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Berwickshire, Roxburgh and Selkirk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£1,873,692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Berwickshire, Roxburgh and Selkirk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£30,519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£631,158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£45,214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£23,313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£1,130,772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£1,873,692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Berwickshire, Roxburgh and Selkirk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Berwickshire, Roxburgh and Selkirk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Berwickshire, Roxburgh and Selkirk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Berwickshire, Roxburgh and Selkirk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Berwickshire, Roxburgh and Selkirk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Berwickshire, Roxburgh and Selkirk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Berwickshire, Roxburgh and Selkirk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Berwickshire, Roxburgh and Selkirk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Berwickshire, Roxburgh and Selkirk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Berwickshire, Roxburgh and Selkirk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Berwickshire, Roxburgh and Selkirk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Berwickshire, Roxburgh and Selkirk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060319E-07BB-4D83-8770-127935086D3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